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047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0478A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0478A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047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0478A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0478A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3472DA" w:rsidRPr="003472DA" w:rsidRDefault="00DD1F41" w:rsidP="00C51797">
      <w:pPr>
        <w:jc w:val="both"/>
        <w:rPr>
          <w:b/>
          <w:bCs/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bookmarkStart w:id="0" w:name="_GoBack"/>
      <w:bookmarkEnd w:id="0"/>
      <w:r w:rsidR="0020640A" w:rsidRPr="00E10018">
        <w:rPr>
          <w:b/>
          <w:color w:val="000000"/>
          <w:sz w:val="22"/>
          <w:szCs w:val="22"/>
          <w:shd w:val="clear" w:color="auto" w:fill="F8F9FA"/>
        </w:rPr>
        <w:t xml:space="preserve"> </w:t>
      </w:r>
    </w:p>
    <w:p w:rsidR="00C51797" w:rsidRPr="00C51797" w:rsidRDefault="00C51797" w:rsidP="00C51797">
      <w:pPr>
        <w:suppressAutoHyphens/>
        <w:overflowPunct w:val="0"/>
        <w:textAlignment w:val="baseline"/>
        <w:rPr>
          <w:bCs/>
          <w:color w:val="000000"/>
          <w:sz w:val="22"/>
          <w:szCs w:val="22"/>
        </w:rPr>
      </w:pPr>
      <w:r w:rsidRPr="00C51797">
        <w:rPr>
          <w:bCs/>
          <w:color w:val="000000"/>
          <w:sz w:val="22"/>
          <w:szCs w:val="22"/>
        </w:rPr>
        <w:t xml:space="preserve">На земельном участке залит фундамент. </w:t>
      </w:r>
    </w:p>
    <w:p w:rsidR="00CE0AFF" w:rsidRPr="001261F3" w:rsidRDefault="00CE0AFF" w:rsidP="003472DA">
      <w:pPr>
        <w:jc w:val="both"/>
        <w:rPr>
          <w:sz w:val="22"/>
          <w:szCs w:val="22"/>
        </w:rPr>
      </w:pP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0478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0478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0478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0478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0478A" w:rsidRPr="005819CE">
        <w:rPr>
          <w:sz w:val="22"/>
          <w:szCs w:val="22"/>
        </w:rPr>
        <w:fldChar w:fldCharType="end"/>
      </w:r>
    </w:p>
    <w:p w:rsidR="00DE28DB" w:rsidRPr="005819CE" w:rsidRDefault="0080478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0478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4483B"/>
    <w:rsid w:val="007453E3"/>
    <w:rsid w:val="00747682"/>
    <w:rsid w:val="00752A2B"/>
    <w:rsid w:val="00761D0C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F5C51-3EBD-4C40-8259-FE01F9E0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6</Pages>
  <Words>2400</Words>
  <Characters>13685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51</cp:revision>
  <cp:lastPrinted>1900-12-31T19:00:00Z</cp:lastPrinted>
  <dcterms:created xsi:type="dcterms:W3CDTF">2020-11-18T05:42:00Z</dcterms:created>
  <dcterms:modified xsi:type="dcterms:W3CDTF">2021-11-08T04:33:00Z</dcterms:modified>
</cp:coreProperties>
</file>